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5123E" w14:textId="77777777" w:rsidR="00A8431E" w:rsidRDefault="00A8431E" w:rsidP="00A8431E">
      <w:pPr>
        <w:pStyle w:val="Unittitle"/>
      </w:pPr>
      <w:r>
        <w:t xml:space="preserve">7. Building technology principles </w:t>
      </w:r>
    </w:p>
    <w:p w14:paraId="31A9ADFD" w14:textId="77777777" w:rsidR="00A8431E" w:rsidRDefault="00A8431E" w:rsidP="00A8431E">
      <w:pPr>
        <w:pStyle w:val="Heading1"/>
        <w:rPr>
          <w:color w:val="FF0000"/>
        </w:rPr>
      </w:pPr>
      <w:r>
        <w:t>Worksheet 15: Infrastructure (tutor)</w:t>
      </w:r>
    </w:p>
    <w:p w14:paraId="5584981A" w14:textId="77777777" w:rsidR="00A8431E" w:rsidRDefault="00A8431E" w:rsidP="00A8431E">
      <w:pPr>
        <w:pStyle w:val="Answer"/>
      </w:pPr>
    </w:p>
    <w:p w14:paraId="5ACC0B70" w14:textId="77777777" w:rsidR="00A8431E" w:rsidRDefault="00A8431E" w:rsidP="00A8431E">
      <w:pPr>
        <w:pStyle w:val="Answer"/>
        <w:numPr>
          <w:ilvl w:val="0"/>
          <w:numId w:val="36"/>
        </w:numPr>
        <w:ind w:left="360"/>
      </w:pPr>
      <w:r>
        <w:t>Give a definition of the term ‘infrastructure’.</w:t>
      </w:r>
    </w:p>
    <w:p w14:paraId="60DFBA67" w14:textId="77777777" w:rsidR="00A8431E" w:rsidRPr="008416DD" w:rsidRDefault="00A8431E" w:rsidP="00A8431E">
      <w:pPr>
        <w:pStyle w:val="Answer"/>
        <w:ind w:left="360"/>
        <w:rPr>
          <w:b/>
          <w:color w:val="FF0000"/>
        </w:rPr>
      </w:pPr>
      <w:r w:rsidRPr="008416DD">
        <w:rPr>
          <w:rFonts w:eastAsia="MS PGothic"/>
          <w:b/>
          <w:color w:val="FF0000"/>
          <w:lang w:val="en-US"/>
        </w:rPr>
        <w:t>The term infrastructure refers to the basic facilities and installations that help a government or community run</w:t>
      </w:r>
      <w:r>
        <w:rPr>
          <w:rFonts w:eastAsia="MS PGothic"/>
          <w:b/>
          <w:color w:val="FF0000"/>
          <w:lang w:val="en-US"/>
        </w:rPr>
        <w:t>.</w:t>
      </w:r>
    </w:p>
    <w:p w14:paraId="01FEDEC8" w14:textId="77777777" w:rsidR="00A8431E" w:rsidRDefault="00A8431E" w:rsidP="00A8431E">
      <w:pPr>
        <w:pStyle w:val="Answer"/>
      </w:pPr>
    </w:p>
    <w:p w14:paraId="29B55E92" w14:textId="77777777" w:rsidR="00A8431E" w:rsidRDefault="00A8431E" w:rsidP="00A8431E">
      <w:pPr>
        <w:pStyle w:val="Answer"/>
        <w:numPr>
          <w:ilvl w:val="0"/>
          <w:numId w:val="36"/>
        </w:numPr>
        <w:ind w:left="360"/>
      </w:pPr>
      <w:r>
        <w:t xml:space="preserve">Explain the benefits good infrastructure can have on a local community. </w:t>
      </w:r>
    </w:p>
    <w:p w14:paraId="2DF9DE8F" w14:textId="77777777" w:rsidR="00A8431E" w:rsidRDefault="00A8431E" w:rsidP="00A8431E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Efficient and well designed infrastructure can impact positively on employment, healthcare and education. </w:t>
      </w:r>
    </w:p>
    <w:p w14:paraId="65DBE46C" w14:textId="77777777" w:rsidR="00A8431E" w:rsidRDefault="00A8431E" w:rsidP="00A8431E">
      <w:pPr>
        <w:pStyle w:val="Answer"/>
      </w:pPr>
    </w:p>
    <w:p w14:paraId="3FD6E039" w14:textId="77777777" w:rsidR="00A8431E" w:rsidRDefault="00A8431E" w:rsidP="00A8431E">
      <w:pPr>
        <w:pStyle w:val="Answer"/>
        <w:numPr>
          <w:ilvl w:val="0"/>
          <w:numId w:val="36"/>
        </w:numPr>
        <w:ind w:left="360"/>
      </w:pPr>
      <w:r>
        <w:t xml:space="preserve">List three types of infrastructure required to support construction activities. </w:t>
      </w:r>
    </w:p>
    <w:p w14:paraId="3164AE25" w14:textId="77777777" w:rsidR="00A8431E" w:rsidRDefault="00A8431E" w:rsidP="00A8431E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Waste disposal </w:t>
      </w:r>
    </w:p>
    <w:p w14:paraId="7E798732" w14:textId="77777777" w:rsidR="00A8431E" w:rsidRDefault="00A8431E" w:rsidP="00A8431E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Site delivery and parking areas </w:t>
      </w:r>
    </w:p>
    <w:p w14:paraId="17448D7E" w14:textId="77777777" w:rsidR="00A8431E" w:rsidRDefault="00A8431E" w:rsidP="00A8431E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Welfare facilities </w:t>
      </w:r>
    </w:p>
    <w:p w14:paraId="3BF4C5DC" w14:textId="77777777" w:rsidR="00A8431E" w:rsidRDefault="00A8431E" w:rsidP="00A8431E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Temporary lighting systems</w:t>
      </w:r>
    </w:p>
    <w:p w14:paraId="38574D68" w14:textId="77777777" w:rsidR="00A8431E" w:rsidRDefault="00A8431E" w:rsidP="00A8431E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Access and egress points  </w:t>
      </w:r>
    </w:p>
    <w:p w14:paraId="08416960" w14:textId="77777777" w:rsidR="00A8431E" w:rsidRDefault="00A8431E" w:rsidP="00A8431E">
      <w:pPr>
        <w:pStyle w:val="Answer"/>
        <w:ind w:left="1077"/>
      </w:pPr>
    </w:p>
    <w:p w14:paraId="50742C24" w14:textId="77777777" w:rsidR="00A8431E" w:rsidRDefault="00A8431E" w:rsidP="00A8431E">
      <w:pPr>
        <w:pStyle w:val="Answer"/>
        <w:numPr>
          <w:ilvl w:val="0"/>
          <w:numId w:val="36"/>
        </w:numPr>
        <w:ind w:left="360"/>
      </w:pPr>
      <w:r>
        <w:t>Explain how poor investment in infrastructure can affect a local environment.</w:t>
      </w:r>
    </w:p>
    <w:p w14:paraId="13CE37A0" w14:textId="77777777" w:rsidR="00A8431E" w:rsidRDefault="00A8431E" w:rsidP="00A8431E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Poor infrastructure investment can have a negative impact. It can increase supply chain costs, contribute to a reduction in employment and present safety concerns. </w:t>
      </w:r>
    </w:p>
    <w:p w14:paraId="6938A0BB" w14:textId="77777777" w:rsidR="00A8431E" w:rsidRDefault="00A8431E" w:rsidP="00A8431E">
      <w:pPr>
        <w:pStyle w:val="Answer"/>
      </w:pPr>
    </w:p>
    <w:p w14:paraId="3C7B1B32" w14:textId="77777777" w:rsidR="00A8431E" w:rsidRDefault="00A8431E" w:rsidP="00A8431E">
      <w:pPr>
        <w:pStyle w:val="Answer"/>
        <w:numPr>
          <w:ilvl w:val="0"/>
          <w:numId w:val="36"/>
        </w:numPr>
        <w:ind w:left="360"/>
      </w:pPr>
      <w:r>
        <w:t xml:space="preserve">Explain the importance of infrastructure in terms of supply chains. </w:t>
      </w:r>
    </w:p>
    <w:p w14:paraId="59CF3144" w14:textId="77777777" w:rsidR="00A8431E" w:rsidRDefault="00A8431E" w:rsidP="00A8431E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Well designed and operational infrastructure can positively contribute to supply chain distribution and the export and import of products and services.  </w:t>
      </w:r>
    </w:p>
    <w:p w14:paraId="7CA1F150" w14:textId="77777777" w:rsidR="00A8431E" w:rsidRDefault="00A8431E" w:rsidP="00A8431E">
      <w:pPr>
        <w:pStyle w:val="Answer"/>
      </w:pPr>
    </w:p>
    <w:p w14:paraId="6BB394AD" w14:textId="77777777" w:rsidR="00A8431E" w:rsidRDefault="00A8431E" w:rsidP="00A8431E">
      <w:pPr>
        <w:pStyle w:val="Answer"/>
        <w:numPr>
          <w:ilvl w:val="0"/>
          <w:numId w:val="36"/>
        </w:numPr>
        <w:ind w:left="360"/>
      </w:pPr>
      <w:r>
        <w:t xml:space="preserve">What types of pollution might infrastructure create? </w:t>
      </w:r>
    </w:p>
    <w:p w14:paraId="635BB28C" w14:textId="77777777" w:rsidR="00A8431E" w:rsidRDefault="00A8431E" w:rsidP="00A8431E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Infrastructure may cause air, noise and water pollution. </w:t>
      </w:r>
    </w:p>
    <w:p w14:paraId="6FB1E0E1" w14:textId="265FC6A9" w:rsidR="006E1028" w:rsidRPr="00A8431E" w:rsidRDefault="006E1028" w:rsidP="00A8431E"/>
    <w:sectPr w:rsidR="006E1028" w:rsidRPr="00A8431E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637AE" w14:textId="77777777" w:rsidR="0050167C" w:rsidRDefault="0050167C">
      <w:pPr>
        <w:spacing w:before="0" w:after="0"/>
      </w:pPr>
      <w:r>
        <w:separator/>
      </w:r>
    </w:p>
  </w:endnote>
  <w:endnote w:type="continuationSeparator" w:id="0">
    <w:p w14:paraId="50FE0F8E" w14:textId="77777777" w:rsidR="0050167C" w:rsidRDefault="0050167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587C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5422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FBB8022" wp14:editId="772F5ACF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0B7BF1D" w14:textId="3BA0B86D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3121CB" w:rsidRPr="003121CB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42B783A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BB802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20B7BF1D" w14:textId="3BA0B86D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3121CB" w:rsidRPr="003121CB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42B783A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EBBBBD2" wp14:editId="3321549C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84233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865F9" w14:textId="77777777" w:rsidR="0050167C" w:rsidRDefault="0050167C">
      <w:pPr>
        <w:spacing w:before="0" w:after="0"/>
      </w:pPr>
      <w:r>
        <w:separator/>
      </w:r>
    </w:p>
  </w:footnote>
  <w:footnote w:type="continuationSeparator" w:id="0">
    <w:p w14:paraId="7B26A214" w14:textId="77777777" w:rsidR="0050167C" w:rsidRDefault="0050167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B6B4E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00C0B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8F1429B" wp14:editId="1A95133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77AB9A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41010AE" wp14:editId="575CD74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848EC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819B6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5318D"/>
    <w:multiLevelType w:val="hybridMultilevel"/>
    <w:tmpl w:val="524CAB4A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051120">
    <w:abstractNumId w:val="5"/>
  </w:num>
  <w:num w:numId="2" w16cid:durableId="1446193628">
    <w:abstractNumId w:val="15"/>
  </w:num>
  <w:num w:numId="3" w16cid:durableId="1099256440">
    <w:abstractNumId w:val="22"/>
  </w:num>
  <w:num w:numId="4" w16cid:durableId="1231500201">
    <w:abstractNumId w:val="17"/>
  </w:num>
  <w:num w:numId="5" w16cid:durableId="1114130010">
    <w:abstractNumId w:val="8"/>
  </w:num>
  <w:num w:numId="6" w16cid:durableId="228003391">
    <w:abstractNumId w:val="16"/>
  </w:num>
  <w:num w:numId="7" w16cid:durableId="1307123149">
    <w:abstractNumId w:val="8"/>
  </w:num>
  <w:num w:numId="8" w16cid:durableId="1670450683">
    <w:abstractNumId w:val="1"/>
  </w:num>
  <w:num w:numId="9" w16cid:durableId="2120026293">
    <w:abstractNumId w:val="8"/>
    <w:lvlOverride w:ilvl="0">
      <w:startOverride w:val="1"/>
    </w:lvlOverride>
  </w:num>
  <w:num w:numId="10" w16cid:durableId="1890993611">
    <w:abstractNumId w:val="18"/>
  </w:num>
  <w:num w:numId="11" w16cid:durableId="962542120">
    <w:abstractNumId w:val="14"/>
  </w:num>
  <w:num w:numId="12" w16cid:durableId="871068116">
    <w:abstractNumId w:val="6"/>
  </w:num>
  <w:num w:numId="13" w16cid:durableId="1687436627">
    <w:abstractNumId w:val="13"/>
  </w:num>
  <w:num w:numId="14" w16cid:durableId="1416779609">
    <w:abstractNumId w:val="19"/>
  </w:num>
  <w:num w:numId="15" w16cid:durableId="590164626">
    <w:abstractNumId w:val="11"/>
  </w:num>
  <w:num w:numId="16" w16cid:durableId="371149713">
    <w:abstractNumId w:val="7"/>
  </w:num>
  <w:num w:numId="17" w16cid:durableId="481048117">
    <w:abstractNumId w:val="24"/>
  </w:num>
  <w:num w:numId="18" w16cid:durableId="818881403">
    <w:abstractNumId w:val="25"/>
  </w:num>
  <w:num w:numId="19" w16cid:durableId="651981650">
    <w:abstractNumId w:val="3"/>
  </w:num>
  <w:num w:numId="20" w16cid:durableId="1952515596">
    <w:abstractNumId w:val="2"/>
  </w:num>
  <w:num w:numId="21" w16cid:durableId="1777167322">
    <w:abstractNumId w:val="9"/>
  </w:num>
  <w:num w:numId="22" w16cid:durableId="1120370050">
    <w:abstractNumId w:val="9"/>
    <w:lvlOverride w:ilvl="0">
      <w:startOverride w:val="1"/>
    </w:lvlOverride>
  </w:num>
  <w:num w:numId="23" w16cid:durableId="1457600814">
    <w:abstractNumId w:val="23"/>
  </w:num>
  <w:num w:numId="24" w16cid:durableId="467669340">
    <w:abstractNumId w:val="9"/>
    <w:lvlOverride w:ilvl="0">
      <w:startOverride w:val="1"/>
    </w:lvlOverride>
  </w:num>
  <w:num w:numId="25" w16cid:durableId="1670867100">
    <w:abstractNumId w:val="9"/>
    <w:lvlOverride w:ilvl="0">
      <w:startOverride w:val="1"/>
    </w:lvlOverride>
  </w:num>
  <w:num w:numId="26" w16cid:durableId="777527428">
    <w:abstractNumId w:val="10"/>
  </w:num>
  <w:num w:numId="27" w16cid:durableId="945044461">
    <w:abstractNumId w:val="20"/>
  </w:num>
  <w:num w:numId="28" w16cid:durableId="1996758821">
    <w:abstractNumId w:val="9"/>
    <w:lvlOverride w:ilvl="0">
      <w:startOverride w:val="1"/>
    </w:lvlOverride>
  </w:num>
  <w:num w:numId="29" w16cid:durableId="700478668">
    <w:abstractNumId w:val="21"/>
  </w:num>
  <w:num w:numId="30" w16cid:durableId="691995973">
    <w:abstractNumId w:val="9"/>
  </w:num>
  <w:num w:numId="31" w16cid:durableId="1138649219">
    <w:abstractNumId w:val="9"/>
    <w:lvlOverride w:ilvl="0">
      <w:startOverride w:val="1"/>
    </w:lvlOverride>
  </w:num>
  <w:num w:numId="32" w16cid:durableId="1716074908">
    <w:abstractNumId w:val="9"/>
    <w:lvlOverride w:ilvl="0">
      <w:startOverride w:val="1"/>
    </w:lvlOverride>
  </w:num>
  <w:num w:numId="33" w16cid:durableId="1696495088">
    <w:abstractNumId w:val="0"/>
  </w:num>
  <w:num w:numId="34" w16cid:durableId="1346635462">
    <w:abstractNumId w:val="12"/>
  </w:num>
  <w:num w:numId="35" w16cid:durableId="1680618774">
    <w:abstractNumId w:val="4"/>
  </w:num>
  <w:num w:numId="36" w16cid:durableId="13876094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071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121CB"/>
    <w:rsid w:val="00320071"/>
    <w:rsid w:val="003405EA"/>
    <w:rsid w:val="00342E9E"/>
    <w:rsid w:val="003F7F14"/>
    <w:rsid w:val="00404B31"/>
    <w:rsid w:val="00474F67"/>
    <w:rsid w:val="0048500D"/>
    <w:rsid w:val="004A0CE5"/>
    <w:rsid w:val="0050167C"/>
    <w:rsid w:val="00524E1B"/>
    <w:rsid w:val="00560F72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1FFA"/>
    <w:rsid w:val="00797FA7"/>
    <w:rsid w:val="00850BBC"/>
    <w:rsid w:val="008C1F1C"/>
    <w:rsid w:val="008D47A6"/>
    <w:rsid w:val="008F087B"/>
    <w:rsid w:val="009975A0"/>
    <w:rsid w:val="009C5C6E"/>
    <w:rsid w:val="00A2454C"/>
    <w:rsid w:val="00A8431E"/>
    <w:rsid w:val="00AD179E"/>
    <w:rsid w:val="00AE245C"/>
    <w:rsid w:val="00B054EC"/>
    <w:rsid w:val="00BE2C21"/>
    <w:rsid w:val="00C01D20"/>
    <w:rsid w:val="00C202BF"/>
    <w:rsid w:val="00C60280"/>
    <w:rsid w:val="00C8100C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9B9F89"/>
  <w15:docId w15:val="{1DB914E5-3529-4233-9C13-8CB966EAE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3121C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161</Words>
  <Characters>1042</Characters>
  <Application>Microsoft Office Word</Application>
  <DocSecurity>0</DocSecurity>
  <Lines>40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Suzanne Thurston</cp:lastModifiedBy>
  <cp:revision>6</cp:revision>
  <cp:lastPrinted>2013-05-15T12:05:00Z</cp:lastPrinted>
  <dcterms:created xsi:type="dcterms:W3CDTF">2021-07-08T10:07:00Z</dcterms:created>
  <dcterms:modified xsi:type="dcterms:W3CDTF">2025-11-12T18:34:00Z</dcterms:modified>
</cp:coreProperties>
</file>